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E4B" w:rsidRPr="001756D2" w:rsidRDefault="00ED1E4B" w:rsidP="00F31578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D1E4B" w:rsidRDefault="00ED1E4B" w:rsidP="00F31578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АРЯШСКОГО</w:t>
      </w:r>
      <w:r w:rsidRPr="001756D2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ED1E4B" w:rsidRPr="001756D2" w:rsidRDefault="00ED1E4B" w:rsidP="00F31578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НОВОБУРАССКОГО МУНИЦИПАЛЬНОГО </w:t>
      </w:r>
      <w:r w:rsidRPr="001756D2">
        <w:rPr>
          <w:rFonts w:ascii="Times New Roman" w:hAnsi="Times New Roman" w:cs="Times New Roman"/>
          <w:b/>
          <w:bCs/>
          <w:sz w:val="28"/>
          <w:szCs w:val="28"/>
        </w:rPr>
        <w:t>РАЙОНА</w:t>
      </w:r>
    </w:p>
    <w:p w:rsidR="00ED1E4B" w:rsidRPr="001756D2" w:rsidRDefault="00ED1E4B" w:rsidP="00F31578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ED1E4B" w:rsidRDefault="00ED1E4B" w:rsidP="00F31578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E4B" w:rsidRPr="001756D2" w:rsidRDefault="00ED1E4B" w:rsidP="00F31578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</w:t>
      </w:r>
      <w:r w:rsidRPr="001756D2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ED1E4B" w:rsidRPr="001756D2" w:rsidRDefault="00ED1E4B" w:rsidP="00F31578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E4B" w:rsidRPr="00F31578" w:rsidRDefault="00ED1E4B" w:rsidP="00F31578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1578">
        <w:rPr>
          <w:rFonts w:ascii="Times New Roman" w:hAnsi="Times New Roman" w:cs="Times New Roman"/>
          <w:b/>
          <w:bCs/>
          <w:sz w:val="28"/>
          <w:szCs w:val="28"/>
        </w:rPr>
        <w:t>от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1578">
        <w:rPr>
          <w:rFonts w:ascii="Times New Roman" w:hAnsi="Times New Roman" w:cs="Times New Roman"/>
          <w:b/>
          <w:bCs/>
          <w:sz w:val="28"/>
          <w:szCs w:val="28"/>
        </w:rPr>
        <w:t>5 июля 2012 г. № 29</w:t>
      </w:r>
    </w:p>
    <w:p w:rsidR="00ED1E4B" w:rsidRPr="001756D2" w:rsidRDefault="00ED1E4B" w:rsidP="00F31578"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1E4B" w:rsidRPr="001756D2" w:rsidRDefault="00ED1E4B" w:rsidP="00F31578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уведомления гражданином,</w:t>
      </w:r>
    </w:p>
    <w:p w:rsidR="00ED1E4B" w:rsidRPr="001756D2" w:rsidRDefault="00ED1E4B" w:rsidP="00F31578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замещавшим должность муниципальной службы, комиссии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 в его должностные (служебные) обязанности</w:t>
      </w:r>
    </w:p>
    <w:p w:rsidR="00ED1E4B" w:rsidRPr="001756D2" w:rsidRDefault="00ED1E4B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E4B" w:rsidRPr="00F31578" w:rsidRDefault="00ED1E4B" w:rsidP="00F31578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В соответствии со статьей 12 Федерального закона от 25 декабря 2008 г. № 273-ФЗ «О противодействии коррупции», Федер</w:t>
      </w:r>
      <w:r>
        <w:rPr>
          <w:rFonts w:ascii="Times New Roman" w:hAnsi="Times New Roman" w:cs="Times New Roman"/>
          <w:sz w:val="28"/>
          <w:szCs w:val="28"/>
        </w:rPr>
        <w:t xml:space="preserve">ального закона от 02.03.2007 г. № </w:t>
      </w:r>
      <w:r w:rsidRPr="001756D2">
        <w:rPr>
          <w:rFonts w:ascii="Times New Roman" w:hAnsi="Times New Roman" w:cs="Times New Roman"/>
          <w:sz w:val="28"/>
          <w:szCs w:val="28"/>
        </w:rPr>
        <w:t>25-ФЗ «О муниципальной службе в Российской Федерации»,</w:t>
      </w:r>
      <w:r w:rsidRPr="001756D2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ED1E4B" w:rsidRPr="001756D2" w:rsidRDefault="00ED1E4B" w:rsidP="00F31578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1. Утвердить порядок уведомления гражданином, замещавшим должность муниципальной службы, комиссию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 в его должностные (служебные) обязанности, 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756D2">
        <w:rPr>
          <w:rFonts w:ascii="Times New Roman" w:hAnsi="Times New Roman" w:cs="Times New Roman"/>
          <w:sz w:val="28"/>
          <w:szCs w:val="28"/>
        </w:rPr>
        <w:t>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1E4B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00">
        <w:rPr>
          <w:rFonts w:ascii="Times New Roman" w:hAnsi="Times New Roman" w:cs="Times New Roman"/>
          <w:sz w:val="28"/>
          <w:szCs w:val="28"/>
        </w:rPr>
        <w:t xml:space="preserve">2. </w:t>
      </w:r>
      <w:r w:rsidRPr="001756D2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с момента подписания и </w:t>
      </w:r>
      <w:r w:rsidRPr="001756D2">
        <w:rPr>
          <w:rFonts w:ascii="Times New Roman" w:hAnsi="Times New Roman" w:cs="Times New Roman"/>
          <w:sz w:val="28"/>
          <w:szCs w:val="28"/>
        </w:rPr>
        <w:t xml:space="preserve">подлежит </w:t>
      </w:r>
      <w:r>
        <w:rPr>
          <w:rFonts w:ascii="Times New Roman" w:hAnsi="Times New Roman" w:cs="Times New Roman"/>
          <w:sz w:val="28"/>
          <w:szCs w:val="28"/>
        </w:rPr>
        <w:t>обнародованию.</w:t>
      </w:r>
    </w:p>
    <w:p w:rsidR="00ED1E4B" w:rsidRPr="001756D2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756D2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1756D2">
        <w:rPr>
          <w:rFonts w:ascii="Times New Roman" w:hAnsi="Times New Roman" w:cs="Times New Roman"/>
          <w:sz w:val="28"/>
          <w:szCs w:val="28"/>
        </w:rPr>
        <w:t>.</w:t>
      </w:r>
    </w:p>
    <w:p w:rsidR="00ED1E4B" w:rsidRDefault="00ED1E4B" w:rsidP="002D0906">
      <w:pPr>
        <w:pStyle w:val="NoSpacing"/>
        <w:ind w:firstLine="709"/>
        <w:rPr>
          <w:rFonts w:ascii="Times New Roman" w:hAnsi="Times New Roman" w:cs="Times New Roman"/>
          <w:sz w:val="28"/>
          <w:szCs w:val="28"/>
        </w:rPr>
      </w:pPr>
    </w:p>
    <w:p w:rsidR="00ED1E4B" w:rsidRDefault="00ED1E4B" w:rsidP="002D0906">
      <w:pPr>
        <w:pStyle w:val="NoSpacing"/>
        <w:ind w:firstLine="709"/>
        <w:rPr>
          <w:rFonts w:ascii="Times New Roman" w:hAnsi="Times New Roman" w:cs="Times New Roman"/>
          <w:sz w:val="28"/>
          <w:szCs w:val="28"/>
        </w:rPr>
      </w:pPr>
    </w:p>
    <w:p w:rsidR="00ED1E4B" w:rsidRPr="001756D2" w:rsidRDefault="00ED1E4B" w:rsidP="002D0906">
      <w:pPr>
        <w:pStyle w:val="NoSpacing"/>
        <w:ind w:firstLine="709"/>
        <w:rPr>
          <w:rFonts w:ascii="Times New Roman" w:hAnsi="Times New Roman" w:cs="Times New Roman"/>
          <w:sz w:val="28"/>
          <w:szCs w:val="28"/>
        </w:rPr>
      </w:pPr>
    </w:p>
    <w:p w:rsidR="00ED1E4B" w:rsidRPr="002D0906" w:rsidRDefault="00ED1E4B" w:rsidP="002D09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Аряшского</w:t>
      </w:r>
      <w:r w:rsidRPr="002D09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1E4B" w:rsidRPr="002D0906" w:rsidRDefault="00ED1E4B" w:rsidP="002D090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D090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2D0906">
        <w:rPr>
          <w:rFonts w:ascii="Times New Roman" w:hAnsi="Times New Roman" w:cs="Times New Roman"/>
          <w:sz w:val="28"/>
          <w:szCs w:val="28"/>
        </w:rPr>
        <w:tab/>
      </w:r>
      <w:r w:rsidRPr="002D0906">
        <w:rPr>
          <w:rFonts w:ascii="Times New Roman" w:hAnsi="Times New Roman" w:cs="Times New Roman"/>
          <w:sz w:val="28"/>
          <w:szCs w:val="28"/>
        </w:rPr>
        <w:tab/>
      </w:r>
      <w:r w:rsidRPr="002D0906">
        <w:rPr>
          <w:rFonts w:ascii="Times New Roman" w:hAnsi="Times New Roman" w:cs="Times New Roman"/>
          <w:sz w:val="28"/>
          <w:szCs w:val="28"/>
        </w:rPr>
        <w:tab/>
      </w:r>
      <w:r w:rsidRPr="002D090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Н.М.Альменов</w:t>
      </w:r>
    </w:p>
    <w:p w:rsidR="00ED1E4B" w:rsidRPr="002D0906" w:rsidRDefault="00ED1E4B" w:rsidP="002D0906">
      <w:pPr>
        <w:pStyle w:val="NoSpacing"/>
        <w:ind w:firstLine="709"/>
        <w:rPr>
          <w:rFonts w:ascii="Times New Roman" w:hAnsi="Times New Roman" w:cs="Times New Roman"/>
          <w:sz w:val="28"/>
          <w:szCs w:val="28"/>
        </w:rPr>
      </w:pPr>
    </w:p>
    <w:p w:rsidR="00ED1E4B" w:rsidRDefault="00ED1E4B" w:rsidP="002D0906">
      <w:pPr>
        <w:pStyle w:val="NoSpacing"/>
        <w:ind w:firstLine="709"/>
        <w:rPr>
          <w:rFonts w:ascii="Times New Roman" w:hAnsi="Times New Roman" w:cs="Times New Roman"/>
          <w:sz w:val="28"/>
          <w:szCs w:val="28"/>
        </w:rPr>
        <w:sectPr w:rsidR="00ED1E4B" w:rsidSect="002D0906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W w:w="5273" w:type="dxa"/>
        <w:jc w:val="right"/>
        <w:tblLook w:val="01E0"/>
      </w:tblPr>
      <w:tblGrid>
        <w:gridCol w:w="5273"/>
      </w:tblGrid>
      <w:tr w:rsidR="00ED1E4B" w:rsidRPr="001756D2">
        <w:trPr>
          <w:jc w:val="right"/>
        </w:trPr>
        <w:tc>
          <w:tcPr>
            <w:tcW w:w="5273" w:type="dxa"/>
          </w:tcPr>
          <w:p w:rsidR="00ED1E4B" w:rsidRPr="002D0906" w:rsidRDefault="00ED1E4B" w:rsidP="002D0906">
            <w:pPr>
              <w:pStyle w:val="NoSpacing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</w:p>
          <w:p w:rsidR="00ED1E4B" w:rsidRDefault="00ED1E4B" w:rsidP="002D090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>к постановле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нию администрации Аряшского 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</w:t>
            </w:r>
          </w:p>
          <w:p w:rsidR="00ED1E4B" w:rsidRPr="001756D2" w:rsidRDefault="00ED1E4B" w:rsidP="002D09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июл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29</w:t>
            </w:r>
          </w:p>
        </w:tc>
      </w:tr>
    </w:tbl>
    <w:p w:rsidR="00ED1E4B" w:rsidRDefault="00ED1E4B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E4B" w:rsidRPr="001756D2" w:rsidRDefault="00ED1E4B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E4B" w:rsidRPr="002D0906" w:rsidRDefault="00ED1E4B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0906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D0906">
        <w:rPr>
          <w:rFonts w:ascii="Times New Roman" w:hAnsi="Times New Roman" w:cs="Times New Roman"/>
          <w:b/>
          <w:bCs/>
          <w:sz w:val="28"/>
          <w:szCs w:val="28"/>
        </w:rPr>
        <w:t>уведомления гражданином, замещавшим должность муниципальной службы, комиссии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 в его должностные (служебные) обязанности</w:t>
      </w:r>
    </w:p>
    <w:p w:rsidR="00ED1E4B" w:rsidRPr="002D0906" w:rsidRDefault="00ED1E4B" w:rsidP="002D0906">
      <w:pPr>
        <w:pStyle w:val="NoSpacing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ED1E4B" w:rsidRPr="001756D2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1. Гражданин, замещавший должность муниципальной службы, включенную в перечень должностей муниципальной службы, утвержденный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администрации, </w:t>
      </w:r>
      <w:r w:rsidRPr="001756D2">
        <w:rPr>
          <w:rFonts w:ascii="Times New Roman" w:hAnsi="Times New Roman" w:cs="Times New Roman"/>
          <w:sz w:val="28"/>
          <w:szCs w:val="28"/>
        </w:rPr>
        <w:t>решением муниципального Собрания Новобурасского муниципального района (далее - гражданин, замещавший должность муниципальной службы), обязан в течение 2 лет, со дня увольнения с муниципальной службы до заключения трудового договора или гражданско-правого договора, уведомлять комиссию по соблюдению требований к служебному поведению муниципальных служащих и урегулированию конфликта интересов (далее - комиссия) о намерении замещать, на условиях трудового договора в организации и (или) выполнять в данной организации работу (оказывать услуги) в течение месяца стоимостью более 100 тысяч рублей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служащего.</w:t>
      </w:r>
    </w:p>
    <w:p w:rsidR="00ED1E4B" w:rsidRPr="001756D2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2. Гражданин, замещавший должность муниципальной службы обязан уведомить комиссию до заключения трудового договора или гражданско-правового договора.</w:t>
      </w:r>
    </w:p>
    <w:p w:rsidR="00ED1E4B" w:rsidRPr="001756D2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3. Уведомление направляется в комиссию в письменном виде. В уведомлении указываются:</w:t>
      </w:r>
    </w:p>
    <w:p w:rsidR="00ED1E4B" w:rsidRPr="001756D2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наименование организации, в которой гражданин замещавший должность муниципальной службы планирует замещать на условиях трудового договора должности и (или) выполнять в данной организации работу (оказывать услуги);</w:t>
      </w:r>
    </w:p>
    <w:p w:rsidR="00ED1E4B" w:rsidRPr="001756D2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адрес организации;</w:t>
      </w:r>
    </w:p>
    <w:p w:rsidR="00ED1E4B" w:rsidRPr="001756D2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предполагаемая дата заключения трудового (гражданско-правового) договора;</w:t>
      </w:r>
    </w:p>
    <w:p w:rsidR="00ED1E4B" w:rsidRPr="001756D2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должность муниципальной службы, которую замещал гражданин, гражданин, замещавший должность муниципальной службы.</w:t>
      </w:r>
    </w:p>
    <w:p w:rsidR="00ED1E4B" w:rsidRPr="001756D2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4. Комиссия обязана рассмотреть письменное уведомление гражданина в течение 7 дней со дня поступления указанного уведомления, и о принятом решении направить гражданину письменное уведомление в течение одного рабочего дня и уведомить его устно в течение 3 рабочих дней.</w:t>
      </w:r>
    </w:p>
    <w:p w:rsidR="00ED1E4B" w:rsidRPr="001756D2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5. По итогам рассмотрения уведомления, Комиссия выносит одно из следующих решений:</w:t>
      </w:r>
    </w:p>
    <w:p w:rsidR="00ED1E4B" w:rsidRPr="001756D2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должности либо на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ED1E4B" w:rsidRPr="001756D2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б) отказать гражданину в замещении должности либо в выполнении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 и мотивировать свой отказ.</w:t>
      </w:r>
    </w:p>
    <w:p w:rsidR="00ED1E4B" w:rsidRPr="001756D2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6. Решение Комиссии оформляется протоколом, который подписывают члены Комиссии, принимавшие участие в ее заседании. Решение, принятое комиссией, носит обязательный характер.</w:t>
      </w:r>
    </w:p>
    <w:p w:rsidR="00ED1E4B" w:rsidRPr="001756D2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7. Копия протокола или выписка из него приобщается к личному делу гражданина,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ED1E4B" w:rsidRPr="001756D2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8. Копия протокола или выписка из него направляются в организацию, в которой гражданин, замещавший должность муниципальной службы, планирует замещать должность (выполнять работу) в течение 3 рабочих дней со дня принятия комиссией решения.</w:t>
      </w:r>
    </w:p>
    <w:p w:rsidR="00ED1E4B" w:rsidRPr="001756D2" w:rsidRDefault="00ED1E4B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9. Гражданин, замещавший должность муниципальной службы при согласии комиссии на замещение должности либо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 обязан при заключении трудового договора и (или) гражданско-правового договора сообщить работодателю сведения о последнем месте службы.</w:t>
      </w:r>
    </w:p>
    <w:p w:rsidR="00ED1E4B" w:rsidRDefault="00ED1E4B" w:rsidP="002D0906">
      <w:pPr>
        <w:spacing w:after="0" w:line="240" w:lineRule="auto"/>
        <w:ind w:firstLine="709"/>
        <w:rPr>
          <w:rFonts w:cs="Times New Roman"/>
        </w:rPr>
      </w:pPr>
    </w:p>
    <w:sectPr w:rsidR="00ED1E4B" w:rsidSect="001756D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3847"/>
    <w:rsid w:val="001756D2"/>
    <w:rsid w:val="001F4B6A"/>
    <w:rsid w:val="002174C1"/>
    <w:rsid w:val="002D0906"/>
    <w:rsid w:val="00393386"/>
    <w:rsid w:val="004425A1"/>
    <w:rsid w:val="004931DA"/>
    <w:rsid w:val="005D6C11"/>
    <w:rsid w:val="005E7094"/>
    <w:rsid w:val="00602D1D"/>
    <w:rsid w:val="00710CED"/>
    <w:rsid w:val="00957D18"/>
    <w:rsid w:val="00CB1804"/>
    <w:rsid w:val="00D2457B"/>
    <w:rsid w:val="00D8534D"/>
    <w:rsid w:val="00DE27F7"/>
    <w:rsid w:val="00E10B8B"/>
    <w:rsid w:val="00E73429"/>
    <w:rsid w:val="00EA6400"/>
    <w:rsid w:val="00ED1E4B"/>
    <w:rsid w:val="00F31578"/>
    <w:rsid w:val="00F32214"/>
    <w:rsid w:val="00FA01CE"/>
    <w:rsid w:val="00FD3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847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FD3847"/>
    <w:rPr>
      <w:rFonts w:eastAsia="Times New Roman" w:cs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FD3847"/>
    <w:rPr>
      <w:rFonts w:eastAsia="Times New Roman"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3</Pages>
  <Words>884</Words>
  <Characters>5039</Characters>
  <Application>Microsoft Office Outlook</Application>
  <DocSecurity>0</DocSecurity>
  <Lines>0</Lines>
  <Paragraphs>0</Paragraphs>
  <ScaleCrop>false</ScaleCrop>
  <Company>Администрация Аряшского МО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 Михайловна</cp:lastModifiedBy>
  <cp:revision>6</cp:revision>
  <cp:lastPrinted>2012-06-21T10:44:00Z</cp:lastPrinted>
  <dcterms:created xsi:type="dcterms:W3CDTF">2012-06-21T10:18:00Z</dcterms:created>
  <dcterms:modified xsi:type="dcterms:W3CDTF">2012-08-07T11:39:00Z</dcterms:modified>
</cp:coreProperties>
</file>